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CFA08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SWETEMAN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5071008A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A2E7CE3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</w:p>
    <w:p w14:paraId="0479C046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</w:p>
    <w:p w14:paraId="4DD1EC8F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096D0D75" w14:textId="77777777" w:rsidR="00EB11ED" w:rsidRDefault="00EB11ED" w:rsidP="00EB11ED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37A9FD5F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F6A0460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</w:p>
    <w:p w14:paraId="713688B3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</w:p>
    <w:p w14:paraId="54273336" w14:textId="77777777" w:rsidR="00EB11ED" w:rsidRDefault="00EB11ED" w:rsidP="00EB1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p w14:paraId="1B82BE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40DA4" w14:textId="77777777" w:rsidR="00EB11ED" w:rsidRDefault="00EB11ED" w:rsidP="009139A6">
      <w:r>
        <w:separator/>
      </w:r>
    </w:p>
  </w:endnote>
  <w:endnote w:type="continuationSeparator" w:id="0">
    <w:p w14:paraId="4F758023" w14:textId="77777777" w:rsidR="00EB11ED" w:rsidRDefault="00EB11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541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89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43D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8500" w14:textId="77777777" w:rsidR="00EB11ED" w:rsidRDefault="00EB11ED" w:rsidP="009139A6">
      <w:r>
        <w:separator/>
      </w:r>
    </w:p>
  </w:footnote>
  <w:footnote w:type="continuationSeparator" w:id="0">
    <w:p w14:paraId="65DDD899" w14:textId="77777777" w:rsidR="00EB11ED" w:rsidRDefault="00EB11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EF0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316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787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1E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11E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2B047"/>
  <w15:chartTrackingRefBased/>
  <w15:docId w15:val="{DC2026EA-BFD2-4C51-87C0-342E3EBF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1E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2022-04-15T19:07:00Z</dcterms:created>
  <dcterms:modified xsi:type="dcterms:W3CDTF">2022-04-15T19:07:00Z</dcterms:modified>
</cp:coreProperties>
</file>